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515EE58D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AD2AF0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0622AF" w:rsidRPr="000622AF">
        <w:rPr>
          <w:rFonts w:ascii="Arial" w:hAnsi="Arial" w:cs="Arial"/>
          <w:b/>
          <w:bCs/>
          <w:sz w:val="24"/>
        </w:rPr>
        <w:t>S2-2505572</w:t>
      </w:r>
    </w:p>
    <w:p w14:paraId="0ABDA601" w14:textId="23D5E19B" w:rsidR="00F86808" w:rsidRPr="00033F19" w:rsidRDefault="00AD2AF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AD2AF0">
        <w:rPr>
          <w:rFonts w:ascii="Arial" w:hAnsi="Arial" w:cs="Arial"/>
          <w:b/>
          <w:sz w:val="24"/>
          <w:lang w:eastAsia="zh-CN"/>
        </w:rPr>
        <w:t xml:space="preserve">19 - 23 </w:t>
      </w:r>
      <w:proofErr w:type="gramStart"/>
      <w:r w:rsidRPr="00AD2AF0">
        <w:rPr>
          <w:rFonts w:ascii="Arial" w:hAnsi="Arial" w:cs="Arial"/>
          <w:b/>
          <w:sz w:val="24"/>
          <w:lang w:eastAsia="zh-CN"/>
        </w:rPr>
        <w:t>May,</w:t>
      </w:r>
      <w:proofErr w:type="gramEnd"/>
      <w:r w:rsidRPr="00AD2AF0">
        <w:rPr>
          <w:rFonts w:ascii="Arial" w:hAnsi="Arial" w:cs="Arial"/>
          <w:b/>
          <w:sz w:val="24"/>
          <w:lang w:eastAsia="zh-CN"/>
        </w:rPr>
        <w:t xml:space="preserve"> 2025, Fukuoka, Japan</w:t>
      </w:r>
      <w:r w:rsidR="0028321C">
        <w:rPr>
          <w:rFonts w:ascii="Arial" w:hAnsi="Arial" w:cs="Arial"/>
          <w:b/>
          <w:sz w:val="24"/>
          <w:lang w:eastAsia="zh-CN"/>
        </w:rPr>
        <w:t xml:space="preserve">                      </w:t>
      </w:r>
      <w:r w:rsidR="000622AF">
        <w:rPr>
          <w:rFonts w:ascii="Arial" w:hAnsi="Arial" w:cs="Arial"/>
          <w:b/>
          <w:sz w:val="24"/>
          <w:lang w:eastAsia="zh-CN"/>
        </w:rPr>
        <w:tab/>
      </w:r>
      <w:r w:rsidR="000622AF">
        <w:rPr>
          <w:rFonts w:ascii="Arial" w:hAnsi="Arial" w:cs="Arial"/>
          <w:b/>
          <w:sz w:val="24"/>
          <w:lang w:eastAsia="zh-CN"/>
        </w:rPr>
        <w:tab/>
      </w:r>
      <w:r w:rsidR="000622AF">
        <w:rPr>
          <w:rFonts w:ascii="Arial" w:hAnsi="Arial" w:cs="Arial"/>
          <w:b/>
          <w:sz w:val="24"/>
          <w:lang w:eastAsia="zh-CN"/>
        </w:rPr>
        <w:tab/>
      </w:r>
      <w:r w:rsidR="000622AF">
        <w:rPr>
          <w:rFonts w:ascii="Arial" w:hAnsi="Arial" w:cs="Arial"/>
          <w:b/>
          <w:sz w:val="24"/>
          <w:lang w:eastAsia="zh-CN"/>
        </w:rPr>
        <w:tab/>
      </w:r>
      <w:r w:rsidR="000622AF">
        <w:rPr>
          <w:rFonts w:ascii="Arial" w:hAnsi="Arial" w:cs="Arial"/>
          <w:b/>
          <w:sz w:val="24"/>
          <w:lang w:eastAsia="zh-CN"/>
        </w:rPr>
        <w:tab/>
        <w:t xml:space="preserve"> </w:t>
      </w:r>
      <w:r w:rsidR="000622AF" w:rsidRPr="000622AF">
        <w:rPr>
          <w:rFonts w:ascii="Arial" w:hAnsi="Arial" w:cs="Arial"/>
          <w:b/>
          <w:color w:val="0070C0"/>
          <w:sz w:val="24"/>
          <w:lang w:eastAsia="zh-CN"/>
        </w:rPr>
        <w:t xml:space="preserve">(revision of </w:t>
      </w:r>
      <w:r w:rsidR="000622AF" w:rsidRPr="000622AF">
        <w:rPr>
          <w:rFonts w:ascii="Arial" w:hAnsi="Arial" w:cs="Arial"/>
          <w:b/>
          <w:color w:val="0070C0"/>
          <w:sz w:val="24"/>
          <w:lang w:eastAsia="zh-CN"/>
        </w:rPr>
        <w:t>S2-250</w:t>
      </w:r>
      <w:r w:rsidR="00DA0ED0">
        <w:rPr>
          <w:rFonts w:ascii="Arial" w:hAnsi="Arial" w:cs="Arial"/>
          <w:b/>
          <w:color w:val="0070C0"/>
          <w:sz w:val="24"/>
          <w:lang w:eastAsia="zh-CN"/>
        </w:rPr>
        <w:t>4826</w:t>
      </w:r>
      <w:r w:rsidR="000622AF" w:rsidRPr="000622AF">
        <w:rPr>
          <w:rFonts w:ascii="Arial" w:hAnsi="Arial" w:cs="Arial"/>
          <w:b/>
          <w:color w:val="0070C0"/>
          <w:sz w:val="24"/>
          <w:lang w:eastAsia="zh-CN"/>
        </w:rPr>
        <w:t>)</w:t>
      </w:r>
    </w:p>
    <w:bookmarkEnd w:id="0"/>
    <w:bookmarkEnd w:id="1"/>
    <w:p w14:paraId="2896284A" w14:textId="37DE8B3B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22AF">
        <w:rPr>
          <w:rFonts w:ascii="Arial" w:hAnsi="Arial" w:cs="Arial"/>
          <w:b/>
          <w:lang w:eastAsia="zh-CN"/>
        </w:rPr>
        <w:t>Apple</w:t>
      </w:r>
      <w:r w:rsidR="00110C1B">
        <w:rPr>
          <w:rFonts w:ascii="Arial" w:hAnsi="Arial" w:cs="Arial"/>
          <w:b/>
          <w:lang w:eastAsia="zh-CN"/>
        </w:rPr>
        <w:t xml:space="preserve">, </w:t>
      </w:r>
      <w:r w:rsidR="000622AF">
        <w:rPr>
          <w:rFonts w:ascii="Arial" w:hAnsi="Arial" w:cs="Arial"/>
          <w:b/>
          <w:lang w:eastAsia="zh-CN"/>
        </w:rPr>
        <w:t>Xiaomi</w:t>
      </w:r>
      <w:r w:rsidR="00110C1B">
        <w:rPr>
          <w:rFonts w:ascii="Arial" w:hAnsi="Arial" w:cs="Arial"/>
          <w:b/>
          <w:lang w:eastAsia="zh-CN"/>
        </w:rPr>
        <w:t xml:space="preserve"> </w:t>
      </w:r>
    </w:p>
    <w:p w14:paraId="23947401" w14:textId="45FB0155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0622AF" w:rsidRPr="000622AF">
        <w:rPr>
          <w:rFonts w:ascii="Arial" w:hAnsi="Arial" w:cs="Arial"/>
          <w:b/>
          <w:lang w:eastAsia="zh-CN"/>
        </w:rPr>
        <w:t xml:space="preserve">Revised TR Skeleton for </w:t>
      </w:r>
      <w:proofErr w:type="spellStart"/>
      <w:r w:rsidR="000622AF" w:rsidRPr="000622AF">
        <w:rPr>
          <w:rFonts w:ascii="Arial" w:hAnsi="Arial" w:cs="Arial"/>
          <w:b/>
          <w:lang w:eastAsia="zh-CN"/>
        </w:rPr>
        <w:t>FS_Sensing_ARC</w:t>
      </w:r>
      <w:proofErr w:type="spellEnd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40C7E8A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0622AF">
        <w:rPr>
          <w:rFonts w:ascii="Arial" w:hAnsi="Arial" w:cs="Arial"/>
          <w:b/>
          <w:lang w:eastAsia="zh-CN"/>
        </w:rPr>
        <w:t>2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500ED89D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0622AF" w:rsidRPr="000622AF">
        <w:rPr>
          <w:rFonts w:ascii="Arial" w:hAnsi="Arial" w:cs="Arial"/>
          <w:b/>
          <w:lang w:eastAsia="zh-CN"/>
        </w:rPr>
        <w:t>FS_Sensing_ARC</w:t>
      </w:r>
      <w:proofErr w:type="spellEnd"/>
      <w:r w:rsidR="000622AF" w:rsidRPr="00033F19">
        <w:rPr>
          <w:rFonts w:ascii="Arial" w:hAnsi="Arial" w:cs="Arial"/>
          <w:b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1720CD8D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0622AF">
        <w:rPr>
          <w:rFonts w:ascii="Arial" w:hAnsi="Arial" w:cs="Arial"/>
          <w:i/>
          <w:lang w:eastAsia="zh-CN"/>
        </w:rPr>
        <w:t xml:space="preserve">to update </w:t>
      </w:r>
      <w:r w:rsidRPr="00033F19">
        <w:rPr>
          <w:rFonts w:ascii="Arial" w:hAnsi="Arial" w:cs="Arial" w:hint="eastAsia"/>
          <w:i/>
          <w:lang w:eastAsia="zh-CN"/>
        </w:rPr>
        <w:t xml:space="preserve">the </w:t>
      </w:r>
      <w:r w:rsidR="000622AF">
        <w:rPr>
          <w:rFonts w:ascii="Arial" w:hAnsi="Arial" w:cs="Arial"/>
          <w:i/>
          <w:lang w:eastAsia="zh-CN"/>
        </w:rPr>
        <w:t>skeleton</w:t>
      </w:r>
      <w:r w:rsidR="008110C5">
        <w:rPr>
          <w:rFonts w:ascii="Arial" w:hAnsi="Arial" w:cs="Arial"/>
          <w:i/>
          <w:lang w:eastAsia="zh-CN"/>
        </w:rPr>
        <w:t xml:space="preserve"> of </w:t>
      </w:r>
      <w:proofErr w:type="spellStart"/>
      <w:r w:rsidR="000622AF" w:rsidRPr="000622AF">
        <w:rPr>
          <w:rFonts w:ascii="Arial" w:hAnsi="Arial" w:cs="Arial"/>
          <w:i/>
          <w:lang w:eastAsia="zh-CN"/>
        </w:rPr>
        <w:t>FS_Sensing_ARC</w:t>
      </w:r>
      <w:proofErr w:type="spellEnd"/>
      <w:r w:rsidR="000622AF">
        <w:rPr>
          <w:rFonts w:ascii="Arial" w:hAnsi="Arial" w:cs="Arial"/>
          <w:i/>
          <w:lang w:eastAsia="zh-CN"/>
        </w:rPr>
        <w:t xml:space="preserve"> TR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237A6999" w14:textId="7839C038" w:rsidR="00CC4487" w:rsidRDefault="009432EA">
      <w:pPr>
        <w:rPr>
          <w:lang w:eastAsia="zh-CN"/>
        </w:rPr>
      </w:pPr>
      <w:r>
        <w:rPr>
          <w:lang w:eastAsia="zh-CN"/>
        </w:rPr>
        <w:t xml:space="preserve">As suggested by the SA2 leadership,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the TR skeleton to include </w:t>
      </w:r>
      <w:r w:rsidR="00DA0ED0">
        <w:rPr>
          <w:lang w:eastAsia="zh-CN"/>
        </w:rPr>
        <w:t>a new TR template</w:t>
      </w:r>
      <w:r w:rsidR="00D05442">
        <w:rPr>
          <w:lang w:eastAsia="zh-CN"/>
        </w:rPr>
        <w:t>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06FC8DA3" w:rsidR="00F86808" w:rsidRPr="00033F19" w:rsidRDefault="007F1EEE">
      <w:pPr>
        <w:rPr>
          <w:lang w:val="en-US"/>
        </w:rPr>
      </w:pPr>
      <w:r w:rsidRPr="00033F19">
        <w:rPr>
          <w:lang w:val="en-US"/>
        </w:rPr>
        <w:t xml:space="preserve">It is proposed to agree the following changes to </w:t>
      </w:r>
      <w:r w:rsidR="003A12A1">
        <w:rPr>
          <w:lang w:val="en-US"/>
        </w:rPr>
        <w:t xml:space="preserve">the </w:t>
      </w:r>
      <w:r w:rsidRPr="00033F19">
        <w:rPr>
          <w:lang w:val="en-US"/>
        </w:rPr>
        <w:t>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0622AF">
        <w:rPr>
          <w:lang w:val="en-US" w:eastAsia="zh-CN"/>
        </w:rPr>
        <w:t>1</w:t>
      </w:r>
      <w:r w:rsidR="008110C5">
        <w:rPr>
          <w:lang w:val="en-US" w:eastAsia="zh-CN"/>
        </w:rPr>
        <w:t>4</w:t>
      </w:r>
      <w:r w:rsidR="00E25184">
        <w:rPr>
          <w:lang w:val="en-US" w:eastAsia="zh-CN"/>
        </w:rPr>
        <w:t xml:space="preserve"> v0.</w:t>
      </w:r>
      <w:r w:rsidR="003A12A1">
        <w:rPr>
          <w:lang w:val="en-US" w:eastAsia="zh-CN"/>
        </w:rPr>
        <w:t>0</w:t>
      </w:r>
      <w:r w:rsidR="00E25184">
        <w:rPr>
          <w:lang w:val="en-US" w:eastAsia="zh-CN"/>
        </w:rPr>
        <w:t>.0</w:t>
      </w:r>
      <w:r w:rsidR="003A12A1">
        <w:rPr>
          <w:lang w:val="en-US" w:eastAsia="zh-CN"/>
        </w:rPr>
        <w:t xml:space="preserve"> </w:t>
      </w:r>
      <w:r w:rsidR="00DA0ED0">
        <w:rPr>
          <w:lang w:val="en-US" w:eastAsia="zh-CN"/>
        </w:rPr>
        <w:t xml:space="preserve">skeleton </w:t>
      </w:r>
      <w:r w:rsidR="003A12A1">
        <w:rPr>
          <w:lang w:val="en-US" w:eastAsia="zh-CN"/>
        </w:rPr>
        <w:t>as proposed in the attachment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D8A2067" w:rsidR="00F86808" w:rsidRDefault="00F86808">
      <w:pPr>
        <w:rPr>
          <w:lang w:eastAsia="zh-CN"/>
        </w:rPr>
      </w:pPr>
    </w:p>
    <w:p w14:paraId="370A1BC2" w14:textId="19D7C38F" w:rsidR="00256A33" w:rsidRDefault="00256A33">
      <w:pPr>
        <w:rPr>
          <w:lang w:eastAsia="zh-CN"/>
        </w:rPr>
      </w:pPr>
    </w:p>
    <w:p w14:paraId="057615E0" w14:textId="1E31EC72" w:rsidR="00256A33" w:rsidRDefault="00256A33">
      <w:pPr>
        <w:rPr>
          <w:lang w:eastAsia="zh-CN"/>
        </w:rPr>
      </w:pPr>
    </w:p>
    <w:p w14:paraId="7C7B83A3" w14:textId="77777777" w:rsidR="00256A33" w:rsidRPr="00033F19" w:rsidRDefault="00256A33" w:rsidP="00256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p w14:paraId="05E2A986" w14:textId="77777777" w:rsidR="00C105A6" w:rsidRDefault="00C105A6">
      <w:pPr>
        <w:rPr>
          <w:lang w:eastAsia="zh-CN"/>
        </w:rPr>
      </w:pPr>
    </w:p>
    <w:p w14:paraId="60B7A595" w14:textId="77777777" w:rsidR="00C105A6" w:rsidRDefault="00C105A6">
      <w:pPr>
        <w:rPr>
          <w:lang w:eastAsia="zh-CN"/>
        </w:rPr>
      </w:pPr>
    </w:p>
    <w:p w14:paraId="4F8C230F" w14:textId="77777777" w:rsidR="00C105A6" w:rsidRDefault="00C105A6">
      <w:pPr>
        <w:rPr>
          <w:lang w:eastAsia="zh-CN"/>
        </w:rPr>
      </w:pPr>
    </w:p>
    <w:p w14:paraId="358482CE" w14:textId="77777777" w:rsidR="00C105A6" w:rsidRDefault="00C105A6">
      <w:pPr>
        <w:rPr>
          <w:lang w:eastAsia="zh-CN"/>
        </w:rPr>
      </w:pPr>
    </w:p>
    <w:p w14:paraId="4B0F8E8A" w14:textId="77777777" w:rsidR="00C105A6" w:rsidRDefault="00C105A6">
      <w:pPr>
        <w:rPr>
          <w:lang w:eastAsia="zh-CN"/>
        </w:rPr>
      </w:pPr>
    </w:p>
    <w:sectPr w:rsidR="00C105A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D56D" w14:textId="77777777" w:rsidR="0027795F" w:rsidRDefault="0027795F">
      <w:pPr>
        <w:spacing w:after="0"/>
      </w:pPr>
      <w:r>
        <w:separator/>
      </w:r>
    </w:p>
  </w:endnote>
  <w:endnote w:type="continuationSeparator" w:id="0">
    <w:p w14:paraId="60C6D053" w14:textId="77777777" w:rsidR="0027795F" w:rsidRDefault="00277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23444" w14:textId="77777777" w:rsidR="0027795F" w:rsidRDefault="0027795F">
      <w:pPr>
        <w:spacing w:after="0"/>
      </w:pPr>
      <w:r>
        <w:separator/>
      </w:r>
    </w:p>
  </w:footnote>
  <w:footnote w:type="continuationSeparator" w:id="0">
    <w:p w14:paraId="721D096E" w14:textId="77777777" w:rsidR="0027795F" w:rsidRDefault="002779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2030719022">
    <w:abstractNumId w:val="0"/>
  </w:num>
  <w:num w:numId="2" w16cid:durableId="1762408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94A"/>
    <w:rsid w:val="00007F70"/>
    <w:rsid w:val="00014212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22AF"/>
    <w:rsid w:val="000676EF"/>
    <w:rsid w:val="00070835"/>
    <w:rsid w:val="00074BA2"/>
    <w:rsid w:val="000756AE"/>
    <w:rsid w:val="00076192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4AA4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0C1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1676"/>
    <w:rsid w:val="00153B9C"/>
    <w:rsid w:val="00153F5B"/>
    <w:rsid w:val="001553AD"/>
    <w:rsid w:val="00155C38"/>
    <w:rsid w:val="00157A89"/>
    <w:rsid w:val="0016030E"/>
    <w:rsid w:val="00160DA4"/>
    <w:rsid w:val="00163B57"/>
    <w:rsid w:val="0016550E"/>
    <w:rsid w:val="00166269"/>
    <w:rsid w:val="00166369"/>
    <w:rsid w:val="00171A0C"/>
    <w:rsid w:val="00177769"/>
    <w:rsid w:val="001777F1"/>
    <w:rsid w:val="001805CC"/>
    <w:rsid w:val="00181623"/>
    <w:rsid w:val="00184B34"/>
    <w:rsid w:val="001A0BD7"/>
    <w:rsid w:val="001A31BF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1820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6A33"/>
    <w:rsid w:val="00257BD2"/>
    <w:rsid w:val="00261196"/>
    <w:rsid w:val="00262BAD"/>
    <w:rsid w:val="002633CD"/>
    <w:rsid w:val="0026641C"/>
    <w:rsid w:val="00266F06"/>
    <w:rsid w:val="00275D12"/>
    <w:rsid w:val="002769F4"/>
    <w:rsid w:val="0027795F"/>
    <w:rsid w:val="0028267E"/>
    <w:rsid w:val="0028321C"/>
    <w:rsid w:val="00285E65"/>
    <w:rsid w:val="002874EE"/>
    <w:rsid w:val="00292037"/>
    <w:rsid w:val="00296295"/>
    <w:rsid w:val="002A15EC"/>
    <w:rsid w:val="002A5B8C"/>
    <w:rsid w:val="002B1F0E"/>
    <w:rsid w:val="002B272F"/>
    <w:rsid w:val="002B38EA"/>
    <w:rsid w:val="002B5890"/>
    <w:rsid w:val="002B6932"/>
    <w:rsid w:val="002D03AD"/>
    <w:rsid w:val="002E094A"/>
    <w:rsid w:val="002E138F"/>
    <w:rsid w:val="002E2525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39AD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3CFA"/>
    <w:rsid w:val="003741A2"/>
    <w:rsid w:val="00375874"/>
    <w:rsid w:val="00380810"/>
    <w:rsid w:val="003828E4"/>
    <w:rsid w:val="00384F22"/>
    <w:rsid w:val="00386BA7"/>
    <w:rsid w:val="0039021B"/>
    <w:rsid w:val="0039535C"/>
    <w:rsid w:val="003A12A1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3F68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DF5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4D66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2FD7"/>
    <w:rsid w:val="007C3964"/>
    <w:rsid w:val="007C457E"/>
    <w:rsid w:val="007D2D5A"/>
    <w:rsid w:val="007D3CE6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07BDF"/>
    <w:rsid w:val="00810039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2563"/>
    <w:rsid w:val="00834969"/>
    <w:rsid w:val="00834B25"/>
    <w:rsid w:val="00836E5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1E6A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2D6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BA5"/>
    <w:rsid w:val="00937AB5"/>
    <w:rsid w:val="009432A3"/>
    <w:rsid w:val="009432EA"/>
    <w:rsid w:val="00943DA2"/>
    <w:rsid w:val="009534F4"/>
    <w:rsid w:val="00957D6A"/>
    <w:rsid w:val="00960F9E"/>
    <w:rsid w:val="0096107C"/>
    <w:rsid w:val="00961C52"/>
    <w:rsid w:val="00963F6C"/>
    <w:rsid w:val="009656B3"/>
    <w:rsid w:val="0096638A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10FB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94EF7"/>
    <w:rsid w:val="00AA0220"/>
    <w:rsid w:val="00AA06A5"/>
    <w:rsid w:val="00AA4A2C"/>
    <w:rsid w:val="00AA7124"/>
    <w:rsid w:val="00AB1F02"/>
    <w:rsid w:val="00AB630E"/>
    <w:rsid w:val="00AB6534"/>
    <w:rsid w:val="00AB7B3A"/>
    <w:rsid w:val="00AC4BBE"/>
    <w:rsid w:val="00AC586C"/>
    <w:rsid w:val="00AD0F3E"/>
    <w:rsid w:val="00AD135B"/>
    <w:rsid w:val="00AD2965"/>
    <w:rsid w:val="00AD2AF0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05FD"/>
    <w:rsid w:val="00BF1515"/>
    <w:rsid w:val="00BF4589"/>
    <w:rsid w:val="00C04C16"/>
    <w:rsid w:val="00C07843"/>
    <w:rsid w:val="00C105A6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5629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226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05442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5035"/>
    <w:rsid w:val="00DA033B"/>
    <w:rsid w:val="00DA0E06"/>
    <w:rsid w:val="00DA0ED0"/>
    <w:rsid w:val="00DA4A78"/>
    <w:rsid w:val="00DA75EC"/>
    <w:rsid w:val="00DB0D58"/>
    <w:rsid w:val="00DC0554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DF7911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3E8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1D7"/>
    <w:rsid w:val="00F5389E"/>
    <w:rsid w:val="00F553D0"/>
    <w:rsid w:val="00F56AA3"/>
    <w:rsid w:val="00F5715D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AppleUser</cp:lastModifiedBy>
  <cp:revision>3</cp:revision>
  <dcterms:created xsi:type="dcterms:W3CDTF">2025-05-23T00:54:00Z</dcterms:created>
  <dcterms:modified xsi:type="dcterms:W3CDTF">2025-05-23T00:59:00Z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5C0A20C3A62DA08446411FB7D54FBAB8416997F0C6A400543C627185E5B9573DB538A94053A1683D0DCC637A070F9D849D94867E484D1C045BE8160107C0F5B9</vt:lpwstr>
  </property>
</Properties>
</file>